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B6" w:rsidRPr="00853B21" w:rsidRDefault="005E67B6" w:rsidP="00E32990">
      <w:pPr>
        <w:pStyle w:val="Heading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853B21">
        <w:rPr>
          <w:sz w:val="28"/>
          <w:szCs w:val="28"/>
        </w:rPr>
        <w:t>VII. Функционалдык диагностика иш бөлмөлөрүн медициналык  техника жана мүлктөр менен жабдуу ченемдери N 0719, 0720, 0721</w:t>
      </w:r>
    </w:p>
    <w:p w:rsidR="005E67B6" w:rsidRPr="00853B21" w:rsidRDefault="005E67B6" w:rsidP="00E32990">
      <w:pPr>
        <w:pStyle w:val="Heading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186"/>
        <w:gridCol w:w="2319"/>
      </w:tblGrid>
      <w:tr w:rsidR="005E67B6" w:rsidRPr="00853B21" w:rsidTr="005102FA">
        <w:trPr>
          <w:trHeight w:val="15"/>
          <w:tblCellSpacing w:w="15" w:type="dxa"/>
        </w:trPr>
        <w:tc>
          <w:tcPr>
            <w:tcW w:w="6141" w:type="dxa"/>
            <w:vAlign w:val="center"/>
          </w:tcPr>
          <w:p w:rsidR="005E67B6" w:rsidRPr="00853B21" w:rsidRDefault="005E67B6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274" w:type="dxa"/>
            <w:vAlign w:val="center"/>
          </w:tcPr>
          <w:p w:rsidR="005E67B6" w:rsidRPr="00853B21" w:rsidRDefault="005E67B6" w:rsidP="007F6C56">
            <w:pPr>
              <w:ind w:firstLine="709"/>
              <w:rPr>
                <w:sz w:val="28"/>
                <w:szCs w:val="28"/>
              </w:rPr>
            </w:pPr>
          </w:p>
        </w:tc>
      </w:tr>
      <w:tr w:rsidR="005E67B6" w:rsidRPr="00853B21" w:rsidTr="005102FA">
        <w:trPr>
          <w:tblCellSpacing w:w="15" w:type="dxa"/>
        </w:trPr>
        <w:tc>
          <w:tcPr>
            <w:tcW w:w="6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E67B6" w:rsidRPr="00853B21" w:rsidRDefault="005E67B6" w:rsidP="005102FA">
            <w:pPr>
              <w:pStyle w:val="formattext"/>
              <w:spacing w:before="0" w:beforeAutospacing="0" w:after="0" w:afterAutospacing="0"/>
              <w:ind w:firstLine="709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Ченемдин аталышы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E67B6" w:rsidRPr="00853B21" w:rsidRDefault="005E67B6" w:rsidP="004B5D42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Ченемдин номери</w:t>
            </w:r>
          </w:p>
        </w:tc>
      </w:tr>
      <w:tr w:rsidR="005E67B6" w:rsidRPr="00853B21" w:rsidTr="005102FA">
        <w:trPr>
          <w:tblCellSpacing w:w="15" w:type="dxa"/>
        </w:trPr>
        <w:tc>
          <w:tcPr>
            <w:tcW w:w="61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E67B6" w:rsidRPr="00853B21" w:rsidRDefault="005E67B6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Дарыгери бар аскердик бөлүктүн функционалдык  диагностика иш бөлмөсүн медициналык техника жана мүлктөр менен жабдуу ченемдери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E67B6" w:rsidRPr="00853B21" w:rsidRDefault="005E67B6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0719</w:t>
            </w:r>
          </w:p>
        </w:tc>
      </w:tr>
      <w:tr w:rsidR="005E67B6" w:rsidRPr="00853B21" w:rsidTr="005102FA">
        <w:trPr>
          <w:tblCellSpacing w:w="15" w:type="dxa"/>
        </w:trPr>
        <w:tc>
          <w:tcPr>
            <w:tcW w:w="61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E67B6" w:rsidRPr="00853B21" w:rsidRDefault="005E67B6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 xml:space="preserve">Аскердик бөлүктүн лазаретинин функционалдык  диагностика иш бөлмөсүн медициналык техника жана мүлктөр менен жабдуу ченемдери 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E67B6" w:rsidRPr="00853B21" w:rsidRDefault="005E67B6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0720</w:t>
            </w:r>
          </w:p>
        </w:tc>
      </w:tr>
      <w:tr w:rsidR="005E67B6" w:rsidRPr="00853B21" w:rsidTr="005102FA">
        <w:trPr>
          <w:tblCellSpacing w:w="15" w:type="dxa"/>
        </w:trPr>
        <w:tc>
          <w:tcPr>
            <w:tcW w:w="61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E67B6" w:rsidRPr="00853B21" w:rsidRDefault="005E67B6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 xml:space="preserve">Аскердик госпиталдын, аскердик бейтапкананын  функционалдык диагностика иш бөлмөсүн медициналык техника жана мүлктөр менен жабдуу ченемдери 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E67B6" w:rsidRPr="00853B21" w:rsidRDefault="005E67B6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0721</w:t>
            </w:r>
          </w:p>
        </w:tc>
      </w:tr>
    </w:tbl>
    <w:p w:rsidR="005E67B6" w:rsidRPr="00853B21" w:rsidRDefault="005E67B6" w:rsidP="00E32990">
      <w:pPr>
        <w:pStyle w:val="formattexttopleveltext"/>
        <w:spacing w:before="0" w:beforeAutospacing="0" w:after="0" w:afterAutospacing="0"/>
        <w:ind w:firstLine="709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1042"/>
        <w:gridCol w:w="951"/>
        <w:gridCol w:w="770"/>
        <w:gridCol w:w="770"/>
        <w:gridCol w:w="783"/>
      </w:tblGrid>
      <w:tr w:rsidR="005E67B6" w:rsidRPr="00853B21" w:rsidTr="00853B21">
        <w:tc>
          <w:tcPr>
            <w:tcW w:w="4428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Предметтин аталышы</w:t>
            </w:r>
          </w:p>
        </w:tc>
        <w:tc>
          <w:tcPr>
            <w:tcW w:w="1042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Өлчөө бд.</w:t>
            </w:r>
          </w:p>
        </w:tc>
        <w:tc>
          <w:tcPr>
            <w:tcW w:w="951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Код</w:t>
            </w:r>
          </w:p>
        </w:tc>
        <w:tc>
          <w:tcPr>
            <w:tcW w:w="2323" w:type="dxa"/>
            <w:gridSpan w:val="3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Ченемдин номери</w:t>
            </w:r>
          </w:p>
        </w:tc>
      </w:tr>
      <w:tr w:rsidR="005E67B6" w:rsidRPr="00853B21" w:rsidTr="00853B21">
        <w:tc>
          <w:tcPr>
            <w:tcW w:w="4428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А</w:t>
            </w:r>
          </w:p>
        </w:tc>
        <w:tc>
          <w:tcPr>
            <w:tcW w:w="1042" w:type="dxa"/>
          </w:tcPr>
          <w:p w:rsidR="005E67B6" w:rsidRPr="00853B21" w:rsidRDefault="005E67B6" w:rsidP="00532CB4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5E67B6" w:rsidRPr="00853B21" w:rsidRDefault="005E67B6" w:rsidP="00532CB4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Г</w:t>
            </w:r>
          </w:p>
        </w:tc>
        <w:tc>
          <w:tcPr>
            <w:tcW w:w="770" w:type="dxa"/>
          </w:tcPr>
          <w:p w:rsidR="005E67B6" w:rsidRPr="00853B21" w:rsidRDefault="005E67B6" w:rsidP="00853B21">
            <w:pPr>
              <w:pStyle w:val="formattext"/>
              <w:spacing w:before="0" w:beforeAutospacing="0" w:after="0" w:afterAutospacing="0"/>
              <w:ind w:right="-98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0719</w:t>
            </w:r>
          </w:p>
        </w:tc>
        <w:tc>
          <w:tcPr>
            <w:tcW w:w="770" w:type="dxa"/>
          </w:tcPr>
          <w:p w:rsidR="005E67B6" w:rsidRPr="00853B21" w:rsidRDefault="005E67B6" w:rsidP="00853B21">
            <w:pPr>
              <w:pStyle w:val="formattext"/>
              <w:spacing w:before="0" w:beforeAutospacing="0" w:after="0" w:afterAutospacing="0"/>
              <w:ind w:right="-98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0720</w:t>
            </w:r>
          </w:p>
        </w:tc>
        <w:tc>
          <w:tcPr>
            <w:tcW w:w="783" w:type="dxa"/>
          </w:tcPr>
          <w:p w:rsidR="005E67B6" w:rsidRPr="00853B21" w:rsidRDefault="005E67B6" w:rsidP="00532CB4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0721</w:t>
            </w:r>
          </w:p>
        </w:tc>
      </w:tr>
      <w:tr w:rsidR="005E67B6" w:rsidRPr="00853B21" w:rsidTr="00853B21">
        <w:tc>
          <w:tcPr>
            <w:tcW w:w="4428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b/>
                <w:bCs/>
                <w:sz w:val="28"/>
                <w:szCs w:val="28"/>
              </w:rPr>
              <w:t xml:space="preserve">Диагностикалоо аппараттарына жана приборлоруна чыгымдоо каражаттары </w:t>
            </w:r>
          </w:p>
        </w:tc>
        <w:tc>
          <w:tcPr>
            <w:tcW w:w="1042" w:type="dxa"/>
          </w:tcPr>
          <w:p w:rsidR="005E67B6" w:rsidRPr="00853B21" w:rsidRDefault="005E67B6" w:rsidP="00D05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1" w:type="dxa"/>
          </w:tcPr>
          <w:p w:rsidR="005E67B6" w:rsidRPr="00853B21" w:rsidRDefault="005E67B6" w:rsidP="00D05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0" w:type="dxa"/>
          </w:tcPr>
          <w:p w:rsidR="005E67B6" w:rsidRPr="00853B21" w:rsidRDefault="005E67B6" w:rsidP="00D05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0" w:type="dxa"/>
          </w:tcPr>
          <w:p w:rsidR="005E67B6" w:rsidRPr="00853B21" w:rsidRDefault="005E67B6" w:rsidP="00D05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3" w:type="dxa"/>
          </w:tcPr>
          <w:p w:rsidR="005E67B6" w:rsidRPr="00853B21" w:rsidRDefault="005E67B6" w:rsidP="00D05113">
            <w:pPr>
              <w:jc w:val="center"/>
              <w:rPr>
                <w:sz w:val="28"/>
                <w:szCs w:val="28"/>
              </w:rPr>
            </w:pPr>
          </w:p>
        </w:tc>
      </w:tr>
      <w:tr w:rsidR="005E67B6" w:rsidRPr="00853B21" w:rsidTr="00853B21">
        <w:tc>
          <w:tcPr>
            <w:tcW w:w="4428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 xml:space="preserve">Жылууга сезимдүү кагаздагы диаграммдык лента, өлчөмү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853B21">
                <w:rPr>
                  <w:spacing w:val="-20"/>
                  <w:sz w:val="28"/>
                  <w:szCs w:val="28"/>
                </w:rPr>
                <w:t>50 мм</w:t>
              </w:r>
            </w:smartTag>
            <w:r w:rsidRPr="00853B21">
              <w:rPr>
                <w:spacing w:val="-20"/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853B21">
                <w:rPr>
                  <w:spacing w:val="-20"/>
                  <w:sz w:val="28"/>
                  <w:szCs w:val="28"/>
                </w:rPr>
                <w:t>50 м</w:t>
              </w:r>
            </w:smartTag>
          </w:p>
        </w:tc>
        <w:tc>
          <w:tcPr>
            <w:tcW w:w="1042" w:type="dxa"/>
          </w:tcPr>
          <w:p w:rsidR="005E67B6" w:rsidRPr="00853B21" w:rsidRDefault="005E67B6" w:rsidP="003D2C45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853B21">
              <w:rPr>
                <w:sz w:val="28"/>
                <w:szCs w:val="28"/>
              </w:rPr>
              <w:t>т</w:t>
            </w:r>
            <w:r w:rsidRPr="00853B21">
              <w:rPr>
                <w:sz w:val="28"/>
                <w:szCs w:val="28"/>
                <w:lang w:val="ky-KG"/>
              </w:rPr>
              <w:t>үр.</w:t>
            </w:r>
          </w:p>
        </w:tc>
        <w:tc>
          <w:tcPr>
            <w:tcW w:w="951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*</w:t>
            </w:r>
          </w:p>
        </w:tc>
        <w:tc>
          <w:tcPr>
            <w:tcW w:w="770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10</w:t>
            </w:r>
          </w:p>
        </w:tc>
        <w:tc>
          <w:tcPr>
            <w:tcW w:w="770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30</w:t>
            </w:r>
          </w:p>
        </w:tc>
        <w:tc>
          <w:tcPr>
            <w:tcW w:w="783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50</w:t>
            </w:r>
          </w:p>
        </w:tc>
      </w:tr>
      <w:tr w:rsidR="005E67B6" w:rsidRPr="00853B21" w:rsidTr="00853B21">
        <w:tc>
          <w:tcPr>
            <w:tcW w:w="4428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pacing w:val="-20"/>
                <w:sz w:val="28"/>
                <w:szCs w:val="28"/>
              </w:rPr>
            </w:pPr>
            <w:r w:rsidRPr="00853B21">
              <w:rPr>
                <w:spacing w:val="-20"/>
                <w:sz w:val="28"/>
                <w:szCs w:val="28"/>
              </w:rPr>
              <w:t xml:space="preserve">Ошол эле,  өлчөмү </w:t>
            </w:r>
            <w:smartTag w:uri="urn:schemas-microsoft-com:office:smarttags" w:element="metricconverter">
              <w:smartTagPr>
                <w:attr w:name="ProductID" w:val="170 мм"/>
              </w:smartTagPr>
              <w:r w:rsidRPr="00853B21">
                <w:rPr>
                  <w:spacing w:val="-20"/>
                  <w:sz w:val="28"/>
                  <w:szCs w:val="28"/>
                </w:rPr>
                <w:t>170 мм</w:t>
              </w:r>
            </w:smartTag>
            <w:r w:rsidRPr="00853B21">
              <w:rPr>
                <w:spacing w:val="-20"/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853B21">
                <w:rPr>
                  <w:spacing w:val="-20"/>
                  <w:sz w:val="28"/>
                  <w:szCs w:val="28"/>
                </w:rPr>
                <w:t>50 м</w:t>
              </w:r>
            </w:smartTag>
          </w:p>
        </w:tc>
        <w:tc>
          <w:tcPr>
            <w:tcW w:w="1042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853B21">
              <w:rPr>
                <w:sz w:val="28"/>
                <w:szCs w:val="28"/>
                <w:lang w:val="ky-KG"/>
              </w:rPr>
              <w:t>түр.</w:t>
            </w:r>
          </w:p>
        </w:tc>
        <w:tc>
          <w:tcPr>
            <w:tcW w:w="951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*</w:t>
            </w:r>
          </w:p>
        </w:tc>
        <w:tc>
          <w:tcPr>
            <w:tcW w:w="770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-</w:t>
            </w:r>
          </w:p>
        </w:tc>
        <w:tc>
          <w:tcPr>
            <w:tcW w:w="770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50</w:t>
            </w:r>
          </w:p>
        </w:tc>
      </w:tr>
      <w:tr w:rsidR="005E67B6" w:rsidRPr="00853B21" w:rsidTr="00853B21">
        <w:tc>
          <w:tcPr>
            <w:tcW w:w="4428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b/>
                <w:bCs/>
                <w:sz w:val="28"/>
                <w:szCs w:val="28"/>
              </w:rPr>
              <w:t>Диагностикалык жана функционалдык изилдөө аппараттары жана приборлору</w:t>
            </w:r>
          </w:p>
        </w:tc>
        <w:tc>
          <w:tcPr>
            <w:tcW w:w="1042" w:type="dxa"/>
          </w:tcPr>
          <w:p w:rsidR="005E67B6" w:rsidRPr="00853B21" w:rsidRDefault="005E67B6" w:rsidP="00D05113">
            <w:pPr>
              <w:jc w:val="center"/>
              <w:rPr>
                <w:sz w:val="28"/>
                <w:szCs w:val="28"/>
              </w:rPr>
            </w:pPr>
          </w:p>
          <w:p w:rsidR="005E67B6" w:rsidRPr="00853B21" w:rsidRDefault="005E67B6" w:rsidP="00D05113">
            <w:pPr>
              <w:jc w:val="center"/>
              <w:rPr>
                <w:sz w:val="28"/>
                <w:szCs w:val="28"/>
              </w:rPr>
            </w:pPr>
          </w:p>
          <w:p w:rsidR="005E67B6" w:rsidRPr="00853B21" w:rsidRDefault="005E67B6" w:rsidP="00D05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1" w:type="dxa"/>
          </w:tcPr>
          <w:p w:rsidR="005E67B6" w:rsidRPr="00853B21" w:rsidRDefault="005E67B6" w:rsidP="00D05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0" w:type="dxa"/>
          </w:tcPr>
          <w:p w:rsidR="005E67B6" w:rsidRPr="00853B21" w:rsidRDefault="005E67B6" w:rsidP="00D05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0" w:type="dxa"/>
          </w:tcPr>
          <w:p w:rsidR="005E67B6" w:rsidRPr="00853B21" w:rsidRDefault="005E67B6" w:rsidP="00D05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3" w:type="dxa"/>
          </w:tcPr>
          <w:p w:rsidR="005E67B6" w:rsidRPr="00853B21" w:rsidRDefault="005E67B6" w:rsidP="00D05113">
            <w:pPr>
              <w:jc w:val="center"/>
              <w:rPr>
                <w:sz w:val="28"/>
                <w:szCs w:val="28"/>
              </w:rPr>
            </w:pPr>
          </w:p>
        </w:tc>
      </w:tr>
      <w:tr w:rsidR="005E67B6" w:rsidRPr="00853B21" w:rsidTr="00853B21">
        <w:tc>
          <w:tcPr>
            <w:tcW w:w="4428" w:type="dxa"/>
          </w:tcPr>
          <w:p w:rsidR="005E67B6" w:rsidRPr="00853B21" w:rsidRDefault="005E67B6" w:rsidP="003D2C45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ВЭ-05 т</w:t>
            </w:r>
            <w:r w:rsidRPr="00853B21">
              <w:rPr>
                <w:sz w:val="28"/>
                <w:szCs w:val="28"/>
                <w:lang w:val="ky-KG"/>
              </w:rPr>
              <w:t xml:space="preserve">ибиндеги </w:t>
            </w:r>
            <w:r w:rsidRPr="00853B21">
              <w:rPr>
                <w:sz w:val="28"/>
                <w:szCs w:val="28"/>
              </w:rPr>
              <w:t xml:space="preserve">Велоэргометр </w:t>
            </w:r>
          </w:p>
        </w:tc>
        <w:tc>
          <w:tcPr>
            <w:tcW w:w="1042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дн.</w:t>
            </w:r>
          </w:p>
        </w:tc>
        <w:tc>
          <w:tcPr>
            <w:tcW w:w="951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10383</w:t>
            </w:r>
          </w:p>
        </w:tc>
        <w:tc>
          <w:tcPr>
            <w:tcW w:w="770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-</w:t>
            </w:r>
          </w:p>
        </w:tc>
        <w:tc>
          <w:tcPr>
            <w:tcW w:w="770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1</w:t>
            </w:r>
          </w:p>
        </w:tc>
      </w:tr>
      <w:tr w:rsidR="005E67B6" w:rsidRPr="00853B21" w:rsidTr="00853B21">
        <w:tc>
          <w:tcPr>
            <w:tcW w:w="4428" w:type="dxa"/>
          </w:tcPr>
          <w:p w:rsidR="005E67B6" w:rsidRPr="00853B21" w:rsidRDefault="005E67B6" w:rsidP="003D2C45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М440 т</w:t>
            </w:r>
            <w:r w:rsidRPr="00853B21">
              <w:rPr>
                <w:sz w:val="28"/>
                <w:szCs w:val="28"/>
                <w:lang w:val="ky-KG"/>
              </w:rPr>
              <w:t>ибиндеги</w:t>
            </w:r>
            <w:r w:rsidRPr="00853B21">
              <w:rPr>
                <w:sz w:val="28"/>
                <w:szCs w:val="28"/>
              </w:rPr>
              <w:t xml:space="preserve">Миограф </w:t>
            </w:r>
          </w:p>
        </w:tc>
        <w:tc>
          <w:tcPr>
            <w:tcW w:w="1042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дн.</w:t>
            </w:r>
          </w:p>
        </w:tc>
        <w:tc>
          <w:tcPr>
            <w:tcW w:w="951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12692</w:t>
            </w:r>
          </w:p>
        </w:tc>
        <w:tc>
          <w:tcPr>
            <w:tcW w:w="770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-</w:t>
            </w:r>
          </w:p>
        </w:tc>
        <w:tc>
          <w:tcPr>
            <w:tcW w:w="770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 xml:space="preserve">1 </w:t>
            </w:r>
          </w:p>
        </w:tc>
      </w:tr>
      <w:tr w:rsidR="005E67B6" w:rsidRPr="00853B21" w:rsidTr="00853B21">
        <w:tc>
          <w:tcPr>
            <w:tcW w:w="4428" w:type="dxa"/>
          </w:tcPr>
          <w:p w:rsidR="005E67B6" w:rsidRPr="00853B21" w:rsidRDefault="005E67B6" w:rsidP="00422F07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pacing w:val="-20"/>
                <w:sz w:val="28"/>
                <w:szCs w:val="28"/>
              </w:rPr>
              <w:t>ОС2-01 т</w:t>
            </w:r>
            <w:r w:rsidRPr="00853B21">
              <w:rPr>
                <w:spacing w:val="-20"/>
                <w:sz w:val="28"/>
                <w:szCs w:val="28"/>
                <w:lang w:val="ky-KG"/>
              </w:rPr>
              <w:t xml:space="preserve">ибиндеги </w:t>
            </w:r>
            <w:r w:rsidRPr="00853B21">
              <w:rPr>
                <w:sz w:val="28"/>
                <w:szCs w:val="28"/>
                <w:lang w:val="ky-KG"/>
              </w:rPr>
              <w:t>м</w:t>
            </w:r>
            <w:r w:rsidRPr="00853B21">
              <w:rPr>
                <w:sz w:val="28"/>
                <w:szCs w:val="28"/>
              </w:rPr>
              <w:t xml:space="preserve">едициналык эки каналдуу атайын осциллоскоп </w:t>
            </w:r>
          </w:p>
        </w:tc>
        <w:tc>
          <w:tcPr>
            <w:tcW w:w="1042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дн.</w:t>
            </w:r>
          </w:p>
        </w:tc>
        <w:tc>
          <w:tcPr>
            <w:tcW w:w="951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*</w:t>
            </w:r>
          </w:p>
        </w:tc>
        <w:tc>
          <w:tcPr>
            <w:tcW w:w="770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-</w:t>
            </w:r>
          </w:p>
        </w:tc>
        <w:tc>
          <w:tcPr>
            <w:tcW w:w="770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 xml:space="preserve">1 </w:t>
            </w:r>
          </w:p>
        </w:tc>
      </w:tr>
      <w:tr w:rsidR="005E67B6" w:rsidRPr="00853B21" w:rsidTr="00853B21">
        <w:tc>
          <w:tcPr>
            <w:tcW w:w="4428" w:type="dxa"/>
          </w:tcPr>
          <w:p w:rsidR="005E67B6" w:rsidRPr="00853B21" w:rsidRDefault="005E67B6" w:rsidP="003D2C45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pacing w:val="-20"/>
                <w:sz w:val="28"/>
                <w:szCs w:val="28"/>
              </w:rPr>
              <w:t>ПТ-3 т</w:t>
            </w:r>
            <w:r w:rsidRPr="00853B21">
              <w:rPr>
                <w:spacing w:val="-20"/>
                <w:sz w:val="28"/>
                <w:szCs w:val="28"/>
                <w:lang w:val="ky-KG"/>
              </w:rPr>
              <w:t>ибиндеги</w:t>
            </w:r>
            <w:r w:rsidRPr="00853B21">
              <w:rPr>
                <w:spacing w:val="-20"/>
                <w:sz w:val="28"/>
                <w:szCs w:val="28"/>
              </w:rPr>
              <w:t xml:space="preserve"> </w:t>
            </w:r>
            <w:r w:rsidRPr="00853B21">
              <w:rPr>
                <w:sz w:val="28"/>
                <w:szCs w:val="28"/>
              </w:rPr>
              <w:t>пневмотахометр</w:t>
            </w:r>
          </w:p>
        </w:tc>
        <w:tc>
          <w:tcPr>
            <w:tcW w:w="1042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дн.</w:t>
            </w:r>
          </w:p>
        </w:tc>
        <w:tc>
          <w:tcPr>
            <w:tcW w:w="951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*</w:t>
            </w:r>
          </w:p>
        </w:tc>
        <w:tc>
          <w:tcPr>
            <w:tcW w:w="770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-</w:t>
            </w:r>
          </w:p>
        </w:tc>
        <w:tc>
          <w:tcPr>
            <w:tcW w:w="770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1</w:t>
            </w:r>
          </w:p>
        </w:tc>
        <w:tc>
          <w:tcPr>
            <w:tcW w:w="783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1</w:t>
            </w:r>
          </w:p>
        </w:tc>
      </w:tr>
      <w:tr w:rsidR="005E67B6" w:rsidRPr="00853B21" w:rsidTr="00853B21">
        <w:tc>
          <w:tcPr>
            <w:tcW w:w="4428" w:type="dxa"/>
          </w:tcPr>
          <w:p w:rsidR="005E67B6" w:rsidRPr="00853B21" w:rsidRDefault="005E67B6" w:rsidP="003D2C45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pacing w:val="-20"/>
                <w:sz w:val="28"/>
                <w:szCs w:val="28"/>
              </w:rPr>
              <w:t>РПГ-2-02 т</w:t>
            </w:r>
            <w:r w:rsidRPr="00853B21">
              <w:rPr>
                <w:spacing w:val="-20"/>
                <w:sz w:val="28"/>
                <w:szCs w:val="28"/>
                <w:lang w:val="ky-KG"/>
              </w:rPr>
              <w:t>ибиндеги</w:t>
            </w:r>
            <w:r w:rsidRPr="00853B21">
              <w:rPr>
                <w:spacing w:val="-20"/>
                <w:sz w:val="28"/>
                <w:szCs w:val="28"/>
              </w:rPr>
              <w:t xml:space="preserve">  эки каналдуу </w:t>
            </w:r>
            <w:r w:rsidRPr="00853B21">
              <w:rPr>
                <w:sz w:val="28"/>
                <w:szCs w:val="28"/>
              </w:rPr>
              <w:t xml:space="preserve">реоплетизмограф </w:t>
            </w:r>
          </w:p>
        </w:tc>
        <w:tc>
          <w:tcPr>
            <w:tcW w:w="1042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дн.</w:t>
            </w:r>
          </w:p>
        </w:tc>
        <w:tc>
          <w:tcPr>
            <w:tcW w:w="951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*</w:t>
            </w:r>
          </w:p>
        </w:tc>
        <w:tc>
          <w:tcPr>
            <w:tcW w:w="770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-</w:t>
            </w:r>
          </w:p>
        </w:tc>
        <w:tc>
          <w:tcPr>
            <w:tcW w:w="770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1</w:t>
            </w:r>
          </w:p>
        </w:tc>
      </w:tr>
      <w:tr w:rsidR="005E67B6" w:rsidRPr="00853B21" w:rsidTr="00853B21">
        <w:tc>
          <w:tcPr>
            <w:tcW w:w="4428" w:type="dxa"/>
          </w:tcPr>
          <w:p w:rsidR="005E67B6" w:rsidRPr="00853B21" w:rsidRDefault="005E67B6" w:rsidP="003D2C45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Р4-02 т</w:t>
            </w:r>
            <w:r w:rsidRPr="00853B21">
              <w:rPr>
                <w:sz w:val="28"/>
                <w:szCs w:val="28"/>
                <w:lang w:val="ky-KG"/>
              </w:rPr>
              <w:t>ибиндеги</w:t>
            </w:r>
            <w:r w:rsidRPr="00853B21">
              <w:rPr>
                <w:sz w:val="28"/>
                <w:szCs w:val="28"/>
              </w:rPr>
              <w:t xml:space="preserve"> Реограф</w:t>
            </w:r>
          </w:p>
        </w:tc>
        <w:tc>
          <w:tcPr>
            <w:tcW w:w="1042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дн.</w:t>
            </w:r>
          </w:p>
        </w:tc>
        <w:tc>
          <w:tcPr>
            <w:tcW w:w="951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*</w:t>
            </w:r>
          </w:p>
        </w:tc>
        <w:tc>
          <w:tcPr>
            <w:tcW w:w="770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-</w:t>
            </w:r>
          </w:p>
        </w:tc>
        <w:tc>
          <w:tcPr>
            <w:tcW w:w="770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 xml:space="preserve">1 </w:t>
            </w:r>
          </w:p>
        </w:tc>
      </w:tr>
      <w:tr w:rsidR="005E67B6" w:rsidRPr="00853B21" w:rsidTr="00853B21">
        <w:tc>
          <w:tcPr>
            <w:tcW w:w="4428" w:type="dxa"/>
          </w:tcPr>
          <w:p w:rsidR="005E67B6" w:rsidRPr="00853B21" w:rsidRDefault="005E67B6" w:rsidP="003D2C45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"Скад 9210М" т</w:t>
            </w:r>
            <w:r w:rsidRPr="00853B21">
              <w:rPr>
                <w:sz w:val="28"/>
                <w:szCs w:val="28"/>
                <w:lang w:val="ky-KG"/>
              </w:rPr>
              <w:t xml:space="preserve">ибиндеги </w:t>
            </w:r>
            <w:r w:rsidRPr="00853B21">
              <w:rPr>
                <w:sz w:val="28"/>
                <w:szCs w:val="28"/>
              </w:rPr>
              <w:t>сектормеханикалык эхоимпульстуу  ультра</w:t>
            </w:r>
            <w:r w:rsidRPr="00853B21">
              <w:rPr>
                <w:sz w:val="28"/>
                <w:szCs w:val="28"/>
                <w:lang w:val="ky-KG"/>
              </w:rPr>
              <w:t xml:space="preserve">үн </w:t>
            </w:r>
            <w:r w:rsidRPr="00853B21">
              <w:rPr>
                <w:sz w:val="28"/>
                <w:szCs w:val="28"/>
              </w:rPr>
              <w:t>сканери</w:t>
            </w:r>
          </w:p>
        </w:tc>
        <w:tc>
          <w:tcPr>
            <w:tcW w:w="1042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дн.</w:t>
            </w:r>
          </w:p>
        </w:tc>
        <w:tc>
          <w:tcPr>
            <w:tcW w:w="951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35928</w:t>
            </w:r>
          </w:p>
        </w:tc>
        <w:tc>
          <w:tcPr>
            <w:tcW w:w="770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-</w:t>
            </w:r>
          </w:p>
        </w:tc>
        <w:tc>
          <w:tcPr>
            <w:tcW w:w="770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1</w:t>
            </w:r>
          </w:p>
        </w:tc>
      </w:tr>
      <w:tr w:rsidR="005E67B6" w:rsidRPr="00853B21" w:rsidTr="00853B21">
        <w:tc>
          <w:tcPr>
            <w:tcW w:w="4428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Кургак жеңил спирометр ССП</w:t>
            </w:r>
          </w:p>
        </w:tc>
        <w:tc>
          <w:tcPr>
            <w:tcW w:w="1042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дн.</w:t>
            </w:r>
          </w:p>
        </w:tc>
        <w:tc>
          <w:tcPr>
            <w:tcW w:w="951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11850</w:t>
            </w:r>
          </w:p>
        </w:tc>
        <w:tc>
          <w:tcPr>
            <w:tcW w:w="770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1</w:t>
            </w:r>
          </w:p>
        </w:tc>
        <w:tc>
          <w:tcPr>
            <w:tcW w:w="770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1</w:t>
            </w:r>
          </w:p>
        </w:tc>
        <w:tc>
          <w:tcPr>
            <w:tcW w:w="783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2</w:t>
            </w:r>
          </w:p>
        </w:tc>
      </w:tr>
      <w:tr w:rsidR="005E67B6" w:rsidRPr="00853B21" w:rsidTr="00853B21">
        <w:tc>
          <w:tcPr>
            <w:tcW w:w="4428" w:type="dxa"/>
          </w:tcPr>
          <w:p w:rsidR="005E67B6" w:rsidRPr="00853B21" w:rsidRDefault="005E67B6" w:rsidP="003D2C45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ЭК1Т-03М т</w:t>
            </w:r>
            <w:r w:rsidRPr="00853B21">
              <w:rPr>
                <w:sz w:val="28"/>
                <w:szCs w:val="28"/>
                <w:lang w:val="ky-KG"/>
              </w:rPr>
              <w:t>ибиндеги</w:t>
            </w:r>
            <w:r w:rsidRPr="00853B21">
              <w:rPr>
                <w:sz w:val="28"/>
                <w:szCs w:val="28"/>
              </w:rPr>
              <w:t xml:space="preserve"> бир каналдуу электрокардиограф </w:t>
            </w:r>
          </w:p>
        </w:tc>
        <w:tc>
          <w:tcPr>
            <w:tcW w:w="1042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дн.</w:t>
            </w:r>
          </w:p>
        </w:tc>
        <w:tc>
          <w:tcPr>
            <w:tcW w:w="951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11407</w:t>
            </w:r>
          </w:p>
        </w:tc>
        <w:tc>
          <w:tcPr>
            <w:tcW w:w="770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1</w:t>
            </w:r>
          </w:p>
        </w:tc>
        <w:tc>
          <w:tcPr>
            <w:tcW w:w="770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1</w:t>
            </w:r>
          </w:p>
        </w:tc>
        <w:tc>
          <w:tcPr>
            <w:tcW w:w="783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1</w:t>
            </w:r>
          </w:p>
        </w:tc>
      </w:tr>
      <w:tr w:rsidR="005E67B6" w:rsidRPr="00853B21" w:rsidTr="00853B21">
        <w:tc>
          <w:tcPr>
            <w:tcW w:w="4428" w:type="dxa"/>
          </w:tcPr>
          <w:p w:rsidR="005E67B6" w:rsidRPr="00853B21" w:rsidRDefault="005E67B6" w:rsidP="003D2C45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ЭК4Т-02 т</w:t>
            </w:r>
            <w:r w:rsidRPr="00853B21">
              <w:rPr>
                <w:sz w:val="28"/>
                <w:szCs w:val="28"/>
                <w:lang w:val="ky-KG"/>
              </w:rPr>
              <w:t>ибиндеги</w:t>
            </w:r>
            <w:r w:rsidRPr="00853B21">
              <w:rPr>
                <w:sz w:val="28"/>
                <w:szCs w:val="28"/>
              </w:rPr>
              <w:t xml:space="preserve"> төрт каналдуу жылуу жаз</w:t>
            </w:r>
            <w:r w:rsidRPr="00853B21">
              <w:rPr>
                <w:sz w:val="28"/>
                <w:szCs w:val="28"/>
                <w:lang w:val="ky-KG"/>
              </w:rPr>
              <w:t>уусу</w:t>
            </w:r>
            <w:r w:rsidRPr="00853B21">
              <w:rPr>
                <w:sz w:val="28"/>
                <w:szCs w:val="28"/>
              </w:rPr>
              <w:t xml:space="preserve"> менен электрокардиограф</w:t>
            </w:r>
          </w:p>
        </w:tc>
        <w:tc>
          <w:tcPr>
            <w:tcW w:w="1042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дн.</w:t>
            </w:r>
          </w:p>
        </w:tc>
        <w:tc>
          <w:tcPr>
            <w:tcW w:w="951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11407</w:t>
            </w:r>
          </w:p>
        </w:tc>
        <w:tc>
          <w:tcPr>
            <w:tcW w:w="770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-</w:t>
            </w:r>
          </w:p>
        </w:tc>
        <w:tc>
          <w:tcPr>
            <w:tcW w:w="770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1</w:t>
            </w:r>
          </w:p>
        </w:tc>
      </w:tr>
      <w:tr w:rsidR="005E67B6" w:rsidRPr="00853B21" w:rsidTr="00853B21">
        <w:tc>
          <w:tcPr>
            <w:tcW w:w="4428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Жеңил эхоэнцефалоскоп ЭЭС-12</w:t>
            </w:r>
          </w:p>
        </w:tc>
        <w:tc>
          <w:tcPr>
            <w:tcW w:w="1042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дн.</w:t>
            </w:r>
          </w:p>
        </w:tc>
        <w:tc>
          <w:tcPr>
            <w:tcW w:w="951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*</w:t>
            </w:r>
          </w:p>
        </w:tc>
        <w:tc>
          <w:tcPr>
            <w:tcW w:w="770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-</w:t>
            </w:r>
          </w:p>
        </w:tc>
        <w:tc>
          <w:tcPr>
            <w:tcW w:w="770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5E67B6" w:rsidRPr="00853B21" w:rsidRDefault="005E67B6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53B21">
              <w:rPr>
                <w:sz w:val="28"/>
                <w:szCs w:val="28"/>
              </w:rPr>
              <w:t xml:space="preserve">1 </w:t>
            </w:r>
          </w:p>
        </w:tc>
      </w:tr>
    </w:tbl>
    <w:p w:rsidR="005E67B6" w:rsidRPr="00853B21" w:rsidRDefault="005E67B6" w:rsidP="00E32990">
      <w:pPr>
        <w:pStyle w:val="formattexttopleveltext"/>
        <w:spacing w:before="0" w:beforeAutospacing="0" w:after="0" w:afterAutospacing="0"/>
        <w:ind w:firstLine="709"/>
        <w:rPr>
          <w:b/>
          <w:sz w:val="28"/>
          <w:szCs w:val="28"/>
        </w:rPr>
      </w:pPr>
    </w:p>
    <w:p w:rsidR="005E67B6" w:rsidRPr="00853B21" w:rsidRDefault="005E67B6">
      <w:pPr>
        <w:rPr>
          <w:sz w:val="28"/>
          <w:szCs w:val="28"/>
        </w:rPr>
      </w:pPr>
    </w:p>
    <w:sectPr w:rsidR="005E67B6" w:rsidRPr="00853B21" w:rsidSect="00853B21">
      <w:headerReference w:type="even" r:id="rId6"/>
      <w:headerReference w:type="default" r:id="rId7"/>
      <w:pgSz w:w="11906" w:h="16838"/>
      <w:pgMar w:top="1134" w:right="850" w:bottom="1134" w:left="1701" w:header="708" w:footer="708" w:gutter="0"/>
      <w:pgNumType w:start="8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67B6" w:rsidRDefault="005E67B6">
      <w:r>
        <w:separator/>
      </w:r>
    </w:p>
  </w:endnote>
  <w:endnote w:type="continuationSeparator" w:id="1">
    <w:p w:rsidR="005E67B6" w:rsidRDefault="005E6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67B6" w:rsidRDefault="005E67B6">
      <w:r>
        <w:separator/>
      </w:r>
    </w:p>
  </w:footnote>
  <w:footnote w:type="continuationSeparator" w:id="1">
    <w:p w:rsidR="005E67B6" w:rsidRDefault="005E67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7B6" w:rsidRDefault="005E67B6" w:rsidP="00426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E67B6" w:rsidRDefault="005E67B6" w:rsidP="00853B2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7B6" w:rsidRDefault="005E67B6" w:rsidP="00426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81</w:t>
    </w:r>
    <w:r>
      <w:rPr>
        <w:rStyle w:val="PageNumber"/>
      </w:rPr>
      <w:fldChar w:fldCharType="end"/>
    </w:r>
  </w:p>
  <w:p w:rsidR="005E67B6" w:rsidRDefault="005E67B6" w:rsidP="00853B21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4578"/>
    <w:rsid w:val="000078B4"/>
    <w:rsid w:val="00047DB4"/>
    <w:rsid w:val="00071A2A"/>
    <w:rsid w:val="000A0613"/>
    <w:rsid w:val="000B679F"/>
    <w:rsid w:val="00103930"/>
    <w:rsid w:val="00130F5A"/>
    <w:rsid w:val="001938C9"/>
    <w:rsid w:val="001C1ACF"/>
    <w:rsid w:val="001C4578"/>
    <w:rsid w:val="00384295"/>
    <w:rsid w:val="00387BAC"/>
    <w:rsid w:val="003D2C45"/>
    <w:rsid w:val="003D478A"/>
    <w:rsid w:val="00422F07"/>
    <w:rsid w:val="0042639E"/>
    <w:rsid w:val="004277F4"/>
    <w:rsid w:val="00440BCE"/>
    <w:rsid w:val="00450583"/>
    <w:rsid w:val="004B5D42"/>
    <w:rsid w:val="005102FA"/>
    <w:rsid w:val="0052049E"/>
    <w:rsid w:val="00524F35"/>
    <w:rsid w:val="00530CEC"/>
    <w:rsid w:val="00532CB4"/>
    <w:rsid w:val="005707CF"/>
    <w:rsid w:val="005C00A0"/>
    <w:rsid w:val="005E67B6"/>
    <w:rsid w:val="006B515D"/>
    <w:rsid w:val="006C55A3"/>
    <w:rsid w:val="006F069E"/>
    <w:rsid w:val="00705EBE"/>
    <w:rsid w:val="0073669B"/>
    <w:rsid w:val="00762700"/>
    <w:rsid w:val="007D0941"/>
    <w:rsid w:val="007E422B"/>
    <w:rsid w:val="007F13CB"/>
    <w:rsid w:val="007F6C56"/>
    <w:rsid w:val="00803E51"/>
    <w:rsid w:val="00853B21"/>
    <w:rsid w:val="0087297B"/>
    <w:rsid w:val="008F1D53"/>
    <w:rsid w:val="00922D05"/>
    <w:rsid w:val="00940E20"/>
    <w:rsid w:val="00942068"/>
    <w:rsid w:val="00945BFA"/>
    <w:rsid w:val="0098172B"/>
    <w:rsid w:val="009E479B"/>
    <w:rsid w:val="009F5DA4"/>
    <w:rsid w:val="00A5759A"/>
    <w:rsid w:val="00A74D23"/>
    <w:rsid w:val="00A953C6"/>
    <w:rsid w:val="00B17624"/>
    <w:rsid w:val="00B35DEB"/>
    <w:rsid w:val="00BF0BD0"/>
    <w:rsid w:val="00C02E5F"/>
    <w:rsid w:val="00C409C4"/>
    <w:rsid w:val="00C93A66"/>
    <w:rsid w:val="00CA1F51"/>
    <w:rsid w:val="00D043B0"/>
    <w:rsid w:val="00D05113"/>
    <w:rsid w:val="00D570AD"/>
    <w:rsid w:val="00D772EE"/>
    <w:rsid w:val="00DC3BD6"/>
    <w:rsid w:val="00DE428B"/>
    <w:rsid w:val="00E100C3"/>
    <w:rsid w:val="00E17449"/>
    <w:rsid w:val="00E32990"/>
    <w:rsid w:val="00E80A8E"/>
    <w:rsid w:val="00EB358B"/>
    <w:rsid w:val="00EC5943"/>
    <w:rsid w:val="00EF7925"/>
    <w:rsid w:val="00F85942"/>
    <w:rsid w:val="00FA3D45"/>
    <w:rsid w:val="00FA4997"/>
    <w:rsid w:val="00FB7C23"/>
    <w:rsid w:val="00FE3315"/>
    <w:rsid w:val="00FF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990"/>
    <w:rPr>
      <w:rFonts w:eastAsia="Times New Roman"/>
      <w:sz w:val="24"/>
      <w:szCs w:val="24"/>
    </w:rPr>
  </w:style>
  <w:style w:type="paragraph" w:styleId="Heading3">
    <w:name w:val="heading 3"/>
    <w:basedOn w:val="Normal"/>
    <w:link w:val="Heading3Char"/>
    <w:uiPriority w:val="99"/>
    <w:qFormat/>
    <w:rsid w:val="00E3299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E32990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formattexttopleveltext">
    <w:name w:val="formattext topleveltext"/>
    <w:basedOn w:val="Normal"/>
    <w:uiPriority w:val="99"/>
    <w:rsid w:val="00E32990"/>
    <w:pPr>
      <w:spacing w:before="100" w:beforeAutospacing="1" w:after="100" w:afterAutospacing="1"/>
    </w:pPr>
  </w:style>
  <w:style w:type="paragraph" w:customStyle="1" w:styleId="formattext">
    <w:name w:val="formattext"/>
    <w:basedOn w:val="Normal"/>
    <w:uiPriority w:val="99"/>
    <w:rsid w:val="00E32990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E3299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102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A0613"/>
    <w:rPr>
      <w:rFonts w:eastAsia="Times New Roman" w:cs="Times New Roman"/>
      <w:sz w:val="2"/>
    </w:rPr>
  </w:style>
  <w:style w:type="paragraph" w:styleId="Header">
    <w:name w:val="header"/>
    <w:basedOn w:val="Normal"/>
    <w:link w:val="HeaderChar"/>
    <w:uiPriority w:val="99"/>
    <w:rsid w:val="00853B2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20E2F"/>
    <w:rPr>
      <w:rFonts w:eastAsia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853B2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</TotalTime>
  <Pages>2</Pages>
  <Words>234</Words>
  <Characters>1334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18</cp:revision>
  <cp:lastPrinted>2017-03-17T08:43:00Z</cp:lastPrinted>
  <dcterms:created xsi:type="dcterms:W3CDTF">2016-09-21T08:06:00Z</dcterms:created>
  <dcterms:modified xsi:type="dcterms:W3CDTF">2017-03-17T08:44:00Z</dcterms:modified>
</cp:coreProperties>
</file>